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F8E8" w14:textId="77777777" w:rsidR="00650E60" w:rsidRPr="007F05E6" w:rsidRDefault="00650E60" w:rsidP="00474F67">
      <w:pPr>
        <w:pStyle w:val="Unittitle"/>
      </w:pPr>
      <w:r w:rsidRPr="00FF4100">
        <w:t>1</w:t>
      </w:r>
      <w:r>
        <w:t>3.</w:t>
      </w:r>
      <w:r w:rsidRPr="00FF4100">
        <w:t xml:space="preserve"> </w:t>
      </w:r>
      <w:r>
        <w:t>Maintenance principles</w:t>
      </w:r>
    </w:p>
    <w:p w14:paraId="635EBD9C" w14:textId="77777777" w:rsidR="00650E60" w:rsidRPr="00497616" w:rsidRDefault="00650E60" w:rsidP="00474F67">
      <w:pPr>
        <w:pStyle w:val="Heading1"/>
        <w:rPr>
          <w:color w:val="FC4421"/>
        </w:rPr>
      </w:pPr>
      <w:r w:rsidRPr="00497616">
        <w:rPr>
          <w:color w:val="FC4421"/>
        </w:rPr>
        <w:t>Worksheet 4: Maintenance process (learner)</w:t>
      </w:r>
    </w:p>
    <w:p w14:paraId="449D0800" w14:textId="77777777" w:rsidR="00650E60" w:rsidRPr="00517F8C" w:rsidRDefault="00650E60" w:rsidP="00517F8C">
      <w:pPr>
        <w:rPr>
          <w:rFonts w:cs="Arial"/>
          <w:szCs w:val="22"/>
        </w:rPr>
      </w:pPr>
      <w:r w:rsidRPr="00517F8C">
        <w:rPr>
          <w:rFonts w:cs="Arial"/>
          <w:szCs w:val="22"/>
        </w:rPr>
        <w:t xml:space="preserve">Identify the correct order for the </w:t>
      </w:r>
      <w:r>
        <w:rPr>
          <w:rFonts w:cs="Arial"/>
          <w:szCs w:val="22"/>
        </w:rPr>
        <w:t>tasks</w:t>
      </w:r>
      <w:r w:rsidRPr="00517F8C">
        <w:rPr>
          <w:rFonts w:cs="Arial"/>
          <w:szCs w:val="22"/>
        </w:rPr>
        <w:t xml:space="preserve"> involved </w:t>
      </w:r>
      <w:r>
        <w:rPr>
          <w:rFonts w:cs="Arial"/>
          <w:szCs w:val="22"/>
        </w:rPr>
        <w:t>in</w:t>
      </w:r>
      <w:r w:rsidRPr="00517F8C">
        <w:rPr>
          <w:rFonts w:cs="Arial"/>
          <w:szCs w:val="22"/>
        </w:rPr>
        <w:t xml:space="preserve"> conducting planned maintenance</w:t>
      </w:r>
      <w:r>
        <w:rPr>
          <w:rFonts w:cs="Arial"/>
          <w:szCs w:val="22"/>
        </w:rPr>
        <w:t>. Insert the list into the table below in the right order.</w:t>
      </w:r>
    </w:p>
    <w:p w14:paraId="5748CB47" w14:textId="77777777" w:rsidR="00650E60" w:rsidRPr="00517F8C" w:rsidRDefault="00650E60" w:rsidP="00517F8C">
      <w:pPr>
        <w:rPr>
          <w:rFonts w:cs="Arial"/>
          <w:szCs w:val="22"/>
        </w:rPr>
      </w:pPr>
    </w:p>
    <w:p w14:paraId="1EAB567C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bookmarkStart w:id="0" w:name="_Hlk71141792"/>
      <w:r w:rsidRPr="00517F8C">
        <w:rPr>
          <w:rFonts w:eastAsia="Calibri" w:cs="Arial"/>
          <w:szCs w:val="22"/>
        </w:rPr>
        <w:t>Identify the work that is required</w:t>
      </w:r>
      <w:bookmarkEnd w:id="0"/>
    </w:p>
    <w:p w14:paraId="2E2197E8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Plan and schedule when the work can be carried out</w:t>
      </w:r>
    </w:p>
    <w:p w14:paraId="59CD7659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Consider any safety critical features</w:t>
      </w:r>
    </w:p>
    <w:p w14:paraId="3A4210B8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 xml:space="preserve">Analyse the process </w:t>
      </w:r>
      <w:r>
        <w:rPr>
          <w:rFonts w:eastAsia="Calibri" w:cs="Arial"/>
          <w:szCs w:val="22"/>
        </w:rPr>
        <w:t>and</w:t>
      </w:r>
      <w:r w:rsidRPr="00517F8C">
        <w:rPr>
          <w:rFonts w:eastAsia="Calibri" w:cs="Arial"/>
          <w:szCs w:val="22"/>
        </w:rPr>
        <w:t xml:space="preserve"> results</w:t>
      </w:r>
    </w:p>
    <w:p w14:paraId="13883B43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Complete and record</w:t>
      </w:r>
      <w:r>
        <w:rPr>
          <w:rFonts w:eastAsia="Calibri" w:cs="Arial"/>
          <w:szCs w:val="22"/>
        </w:rPr>
        <w:t xml:space="preserve"> the</w:t>
      </w:r>
      <w:r w:rsidRPr="00517F8C">
        <w:rPr>
          <w:rFonts w:eastAsia="Calibri" w:cs="Arial"/>
          <w:szCs w:val="22"/>
        </w:rPr>
        <w:t xml:space="preserve"> work</w:t>
      </w:r>
    </w:p>
    <w:p w14:paraId="6C5639B3" w14:textId="77777777" w:rsidR="00650E60" w:rsidRPr="00517F8C" w:rsidRDefault="00650E60" w:rsidP="00517F8C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50E60" w:rsidRPr="00517F8C" w14:paraId="3A6E064D" w14:textId="77777777" w:rsidTr="00497616">
        <w:tc>
          <w:tcPr>
            <w:tcW w:w="4754" w:type="dxa"/>
            <w:shd w:val="clear" w:color="auto" w:fill="FC4421"/>
          </w:tcPr>
          <w:p w14:paraId="42F0895B" w14:textId="77777777" w:rsidR="00650E60" w:rsidRPr="00497616" w:rsidRDefault="00650E60" w:rsidP="00517F8C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97616">
              <w:rPr>
                <w:rFonts w:cs="Arial"/>
                <w:b/>
                <w:bCs/>
                <w:color w:val="FFFFFF" w:themeColor="background1"/>
                <w:szCs w:val="22"/>
              </w:rPr>
              <w:t>Step No.</w:t>
            </w:r>
          </w:p>
        </w:tc>
        <w:tc>
          <w:tcPr>
            <w:tcW w:w="4754" w:type="dxa"/>
            <w:shd w:val="clear" w:color="auto" w:fill="FC4421"/>
          </w:tcPr>
          <w:p w14:paraId="20D22F51" w14:textId="77777777" w:rsidR="00650E60" w:rsidRPr="00497616" w:rsidRDefault="00650E60" w:rsidP="00517F8C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97616">
              <w:rPr>
                <w:rFonts w:cs="Arial"/>
                <w:b/>
                <w:bCs/>
                <w:color w:val="FFFFFF" w:themeColor="background1"/>
                <w:szCs w:val="22"/>
              </w:rPr>
              <w:t>Task</w:t>
            </w:r>
          </w:p>
        </w:tc>
      </w:tr>
      <w:tr w:rsidR="00650E60" w:rsidRPr="00517F8C" w14:paraId="35AB0E23" w14:textId="77777777" w:rsidTr="00517F8C">
        <w:tc>
          <w:tcPr>
            <w:tcW w:w="4754" w:type="dxa"/>
          </w:tcPr>
          <w:p w14:paraId="29F48394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1</w:t>
            </w:r>
          </w:p>
          <w:p w14:paraId="246882CF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586F01F6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465CFC27" w14:textId="77777777" w:rsidTr="00517F8C">
        <w:tc>
          <w:tcPr>
            <w:tcW w:w="4754" w:type="dxa"/>
          </w:tcPr>
          <w:p w14:paraId="7E4A3166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2</w:t>
            </w:r>
          </w:p>
          <w:p w14:paraId="7F560A57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22D7A837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4A5B335F" w14:textId="77777777" w:rsidTr="00517F8C">
        <w:tc>
          <w:tcPr>
            <w:tcW w:w="4754" w:type="dxa"/>
          </w:tcPr>
          <w:p w14:paraId="78424A84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3</w:t>
            </w:r>
          </w:p>
          <w:p w14:paraId="2231AECE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670BCA42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3B21F2A3" w14:textId="77777777" w:rsidTr="00517F8C">
        <w:tc>
          <w:tcPr>
            <w:tcW w:w="4754" w:type="dxa"/>
          </w:tcPr>
          <w:p w14:paraId="27CEA4D8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4</w:t>
            </w:r>
          </w:p>
          <w:p w14:paraId="3D96CA6F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5CE0E79A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49916819" w14:textId="77777777" w:rsidTr="00517F8C">
        <w:tc>
          <w:tcPr>
            <w:tcW w:w="4754" w:type="dxa"/>
          </w:tcPr>
          <w:p w14:paraId="20661C14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5</w:t>
            </w:r>
          </w:p>
          <w:p w14:paraId="084FDBF9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7AB6957A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</w:tbl>
    <w:p w14:paraId="6A536DCE" w14:textId="77777777" w:rsidR="00650E60" w:rsidRPr="00517F8C" w:rsidRDefault="00650E60" w:rsidP="00517F8C">
      <w:pPr>
        <w:rPr>
          <w:rFonts w:cs="Arial"/>
          <w:szCs w:val="22"/>
        </w:rPr>
      </w:pPr>
    </w:p>
    <w:p w14:paraId="1DA8792A" w14:textId="77777777" w:rsidR="00650E60" w:rsidRPr="00517F8C" w:rsidRDefault="00650E60" w:rsidP="00517F8C">
      <w:pPr>
        <w:spacing w:after="160" w:line="259" w:lineRule="auto"/>
        <w:rPr>
          <w:rFonts w:eastAsia="Calibri" w:cs="Arial"/>
          <w:szCs w:val="22"/>
        </w:rPr>
      </w:pPr>
    </w:p>
    <w:p w14:paraId="633D075D" w14:textId="77777777" w:rsidR="00650E60" w:rsidRPr="00517F8C" w:rsidRDefault="00650E60" w:rsidP="00517F8C">
      <w:pPr>
        <w:spacing w:after="160" w:line="259" w:lineRule="auto"/>
        <w:rPr>
          <w:rFonts w:eastAsia="Calibri" w:cs="Arial"/>
          <w:szCs w:val="22"/>
        </w:rPr>
      </w:pPr>
    </w:p>
    <w:p w14:paraId="37506316" w14:textId="77777777" w:rsidR="00650E60" w:rsidRPr="00517F8C" w:rsidRDefault="00650E60" w:rsidP="00474F67">
      <w:pPr>
        <w:rPr>
          <w:rFonts w:cs="Arial"/>
          <w:szCs w:val="22"/>
        </w:rPr>
      </w:pPr>
    </w:p>
    <w:p w14:paraId="21F616D7" w14:textId="77777777" w:rsidR="00650E60" w:rsidRPr="00517F8C" w:rsidRDefault="00650E60" w:rsidP="006E1028">
      <w:pPr>
        <w:pStyle w:val="Answer"/>
      </w:pPr>
    </w:p>
    <w:p w14:paraId="694459DB" w14:textId="77777777" w:rsidR="00650E60" w:rsidRDefault="00650E60" w:rsidP="00474F67">
      <w:pPr>
        <w:pStyle w:val="Unittitle"/>
      </w:pPr>
    </w:p>
    <w:p w14:paraId="4ABB1DF1" w14:textId="77777777" w:rsidR="00650E60" w:rsidRDefault="00650E60" w:rsidP="00474F67">
      <w:pPr>
        <w:pStyle w:val="Unittitle"/>
      </w:pPr>
    </w:p>
    <w:p w14:paraId="37C22CE5" w14:textId="77777777" w:rsidR="00650E60" w:rsidRDefault="00650E60" w:rsidP="00474F67">
      <w:pPr>
        <w:pStyle w:val="Unittitle"/>
      </w:pPr>
    </w:p>
    <w:p w14:paraId="221B9E09" w14:textId="77777777" w:rsidR="006E1028" w:rsidRDefault="006E1028" w:rsidP="006E1028">
      <w:pPr>
        <w:pStyle w:val="Answer"/>
      </w:pPr>
    </w:p>
    <w:sectPr w:rsidR="006E1028" w:rsidSect="00497616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3D448" w14:textId="77777777" w:rsidR="00970015" w:rsidRDefault="00970015">
      <w:pPr>
        <w:spacing w:before="0" w:after="0"/>
      </w:pPr>
      <w:r>
        <w:separator/>
      </w:r>
    </w:p>
  </w:endnote>
  <w:endnote w:type="continuationSeparator" w:id="0">
    <w:p w14:paraId="2813932E" w14:textId="77777777" w:rsidR="00970015" w:rsidRDefault="009700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70EE" w14:textId="77777777" w:rsidR="00497616" w:rsidRPr="00F03E33" w:rsidRDefault="00497616" w:rsidP="00497616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76493007" wp14:editId="70C46703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F1BE6BF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45020351" w14:textId="2B1A648E" w:rsidR="00110217" w:rsidRPr="00497616" w:rsidRDefault="00110217" w:rsidP="00497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8A11D" w14:textId="77777777" w:rsidR="00970015" w:rsidRDefault="00970015">
      <w:pPr>
        <w:spacing w:before="0" w:after="0"/>
      </w:pPr>
      <w:r>
        <w:separator/>
      </w:r>
    </w:p>
  </w:footnote>
  <w:footnote w:type="continuationSeparator" w:id="0">
    <w:p w14:paraId="56F6D434" w14:textId="77777777" w:rsidR="00970015" w:rsidRDefault="009700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B85C" w14:textId="77777777" w:rsidR="00A86947" w:rsidRPr="009C6DF4" w:rsidRDefault="00A86947" w:rsidP="00A8694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05A82A54" wp14:editId="1F6C7F68">
              <wp:simplePos x="0" y="0"/>
              <wp:positionH relativeFrom="column">
                <wp:posOffset>-756285</wp:posOffset>
              </wp:positionH>
              <wp:positionV relativeFrom="paragraph">
                <wp:posOffset>-228160</wp:posOffset>
              </wp:positionV>
              <wp:extent cx="7560000" cy="886813"/>
              <wp:effectExtent l="0" t="0" r="3175" b="8890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86813"/>
                        <a:chOff x="0" y="0"/>
                        <a:chExt cx="7560000" cy="886813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41728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034078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963B2" w14:textId="77777777" w:rsidR="00A86947" w:rsidRPr="00631B61" w:rsidRDefault="00A86947" w:rsidP="00A8694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54256FD" w14:textId="77777777" w:rsidR="00A86947" w:rsidRPr="00631B61" w:rsidRDefault="00A86947" w:rsidP="00A86947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5A82A54" id="Group 1" o:spid="_x0000_s1026" style="position:absolute;margin-left:-59.55pt;margin-top:-17.95pt;width:595.3pt;height:69.85pt;z-index:251661824;mso-height-relative:margin" coordsize="75600,8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">
              <v:shape id="Graphic 26" o:spid="_x0000_s1027" style="position:absolute;top:8417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4034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A0963B2" w14:textId="77777777" w:rsidR="00A86947" w:rsidRPr="00631B61" w:rsidRDefault="00A86947" w:rsidP="00A8694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54256FD" w14:textId="77777777" w:rsidR="00A86947" w:rsidRPr="00631B61" w:rsidRDefault="00A86947" w:rsidP="00A86947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0A06EE5" w14:textId="77777777" w:rsidR="00A86947" w:rsidRPr="00744586" w:rsidRDefault="00A86947" w:rsidP="00A86947">
    <w:pPr>
      <w:pStyle w:val="Header"/>
    </w:pPr>
  </w:p>
  <w:p w14:paraId="55CB4059" w14:textId="77777777" w:rsidR="00A86947" w:rsidRPr="004D79D2" w:rsidRDefault="00A86947" w:rsidP="00A86947">
    <w:pPr>
      <w:pStyle w:val="Header"/>
    </w:pPr>
  </w:p>
  <w:p w14:paraId="71708B98" w14:textId="77777777" w:rsidR="00A86947" w:rsidRPr="00D5284A" w:rsidRDefault="00A86947" w:rsidP="00A86947">
    <w:pPr>
      <w:pStyle w:val="Header"/>
    </w:pPr>
  </w:p>
  <w:p w14:paraId="06DB6B78" w14:textId="13D2D385" w:rsidR="00110217" w:rsidRPr="00A86947" w:rsidRDefault="00110217" w:rsidP="00A86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B2E7B"/>
    <w:multiLevelType w:val="hybridMultilevel"/>
    <w:tmpl w:val="C0A29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045159">
    <w:abstractNumId w:val="4"/>
  </w:num>
  <w:num w:numId="2" w16cid:durableId="608925612">
    <w:abstractNumId w:val="15"/>
  </w:num>
  <w:num w:numId="3" w16cid:durableId="1096246641">
    <w:abstractNumId w:val="22"/>
  </w:num>
  <w:num w:numId="4" w16cid:durableId="1502964680">
    <w:abstractNumId w:val="17"/>
  </w:num>
  <w:num w:numId="5" w16cid:durableId="569072804">
    <w:abstractNumId w:val="7"/>
  </w:num>
  <w:num w:numId="6" w16cid:durableId="2045472828">
    <w:abstractNumId w:val="16"/>
  </w:num>
  <w:num w:numId="7" w16cid:durableId="1225142071">
    <w:abstractNumId w:val="7"/>
  </w:num>
  <w:num w:numId="8" w16cid:durableId="885222396">
    <w:abstractNumId w:val="1"/>
  </w:num>
  <w:num w:numId="9" w16cid:durableId="1010985790">
    <w:abstractNumId w:val="7"/>
    <w:lvlOverride w:ilvl="0">
      <w:startOverride w:val="1"/>
    </w:lvlOverride>
  </w:num>
  <w:num w:numId="10" w16cid:durableId="1058938724">
    <w:abstractNumId w:val="18"/>
  </w:num>
  <w:num w:numId="11" w16cid:durableId="699089836">
    <w:abstractNumId w:val="14"/>
  </w:num>
  <w:num w:numId="12" w16cid:durableId="428505092">
    <w:abstractNumId w:val="5"/>
  </w:num>
  <w:num w:numId="13" w16cid:durableId="294337031">
    <w:abstractNumId w:val="13"/>
  </w:num>
  <w:num w:numId="14" w16cid:durableId="851334049">
    <w:abstractNumId w:val="19"/>
  </w:num>
  <w:num w:numId="15" w16cid:durableId="1269315027">
    <w:abstractNumId w:val="11"/>
  </w:num>
  <w:num w:numId="16" w16cid:durableId="450436278">
    <w:abstractNumId w:val="6"/>
  </w:num>
  <w:num w:numId="17" w16cid:durableId="1747609440">
    <w:abstractNumId w:val="24"/>
  </w:num>
  <w:num w:numId="18" w16cid:durableId="1437755310">
    <w:abstractNumId w:val="25"/>
  </w:num>
  <w:num w:numId="19" w16cid:durableId="2029596389">
    <w:abstractNumId w:val="3"/>
  </w:num>
  <w:num w:numId="20" w16cid:durableId="1673950824">
    <w:abstractNumId w:val="2"/>
  </w:num>
  <w:num w:numId="21" w16cid:durableId="1866020559">
    <w:abstractNumId w:val="9"/>
  </w:num>
  <w:num w:numId="22" w16cid:durableId="1432124058">
    <w:abstractNumId w:val="9"/>
    <w:lvlOverride w:ilvl="0">
      <w:startOverride w:val="1"/>
    </w:lvlOverride>
  </w:num>
  <w:num w:numId="23" w16cid:durableId="467553037">
    <w:abstractNumId w:val="23"/>
  </w:num>
  <w:num w:numId="24" w16cid:durableId="2144955780">
    <w:abstractNumId w:val="9"/>
    <w:lvlOverride w:ilvl="0">
      <w:startOverride w:val="1"/>
    </w:lvlOverride>
  </w:num>
  <w:num w:numId="25" w16cid:durableId="789780184">
    <w:abstractNumId w:val="9"/>
    <w:lvlOverride w:ilvl="0">
      <w:startOverride w:val="1"/>
    </w:lvlOverride>
  </w:num>
  <w:num w:numId="26" w16cid:durableId="2006786048">
    <w:abstractNumId w:val="10"/>
  </w:num>
  <w:num w:numId="27" w16cid:durableId="1823810768">
    <w:abstractNumId w:val="20"/>
  </w:num>
  <w:num w:numId="28" w16cid:durableId="1853059662">
    <w:abstractNumId w:val="9"/>
    <w:lvlOverride w:ilvl="0">
      <w:startOverride w:val="1"/>
    </w:lvlOverride>
  </w:num>
  <w:num w:numId="29" w16cid:durableId="1375764063">
    <w:abstractNumId w:val="21"/>
  </w:num>
  <w:num w:numId="30" w16cid:durableId="34084741">
    <w:abstractNumId w:val="9"/>
  </w:num>
  <w:num w:numId="31" w16cid:durableId="608242125">
    <w:abstractNumId w:val="9"/>
    <w:lvlOverride w:ilvl="0">
      <w:startOverride w:val="1"/>
    </w:lvlOverride>
  </w:num>
  <w:num w:numId="32" w16cid:durableId="1056781106">
    <w:abstractNumId w:val="9"/>
    <w:lvlOverride w:ilvl="0">
      <w:startOverride w:val="1"/>
    </w:lvlOverride>
  </w:num>
  <w:num w:numId="33" w16cid:durableId="697699186">
    <w:abstractNumId w:val="0"/>
  </w:num>
  <w:num w:numId="34" w16cid:durableId="952710583">
    <w:abstractNumId w:val="12"/>
  </w:num>
  <w:num w:numId="35" w16cid:durableId="15951626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E60"/>
    <w:rsid w:val="000020D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497616"/>
    <w:rsid w:val="00524E1B"/>
    <w:rsid w:val="006124C0"/>
    <w:rsid w:val="006135C0"/>
    <w:rsid w:val="00650E6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358"/>
    <w:rsid w:val="00774815"/>
    <w:rsid w:val="00797FA7"/>
    <w:rsid w:val="00806EDF"/>
    <w:rsid w:val="008C1F1C"/>
    <w:rsid w:val="008D47A6"/>
    <w:rsid w:val="00970015"/>
    <w:rsid w:val="009975A0"/>
    <w:rsid w:val="009C5C6E"/>
    <w:rsid w:val="009F5A67"/>
    <w:rsid w:val="00A2454C"/>
    <w:rsid w:val="00A86947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77686"/>
    <w:rsid w:val="00DA2485"/>
    <w:rsid w:val="00DE29A8"/>
    <w:rsid w:val="00E36175"/>
    <w:rsid w:val="00F03E33"/>
    <w:rsid w:val="00F15749"/>
    <w:rsid w:val="00F42A36"/>
    <w:rsid w:val="00F82617"/>
    <w:rsid w:val="00F967EC"/>
    <w:rsid w:val="00FA1AC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62642F"/>
  <w15:docId w15:val="{6E45A147-9E6B-4D41-95B8-6940E0A6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50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650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F56A59-0A3A-4E15-B9AC-730A1FADF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EB59A2-AC8A-4FF6-AAF9-C7A3D659FC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00B14-6F14-477A-9AA7-4F2289CA2439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5</cp:revision>
  <cp:lastPrinted>2013-05-15T12:05:00Z</cp:lastPrinted>
  <dcterms:created xsi:type="dcterms:W3CDTF">2021-06-07T09:39:00Z</dcterms:created>
  <dcterms:modified xsi:type="dcterms:W3CDTF">2025-07-18T08:21:00Z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2025-06-01T15:42:51Z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ac36266c-2c02-40d4-a64c-395259ffd63c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